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D8B37" w14:textId="77777777" w:rsidR="00892885" w:rsidRDefault="00892885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YONGE</w:t>
      </w:r>
      <w:r>
        <w:rPr>
          <w:rFonts w:ascii="Times New Roman" w:hAnsi="Times New Roman" w:cs="Times New Roman"/>
          <w:sz w:val="24"/>
          <w:szCs w:val="24"/>
        </w:rPr>
        <w:t xml:space="preserve">     (fl.1420)</w:t>
      </w:r>
    </w:p>
    <w:p w14:paraId="42F2B936" w14:textId="77777777" w:rsidR="00892885" w:rsidRDefault="00892885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B82CBF" w14:textId="55C46426" w:rsidR="00892885" w:rsidRDefault="00892885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3A474" w14:textId="77777777" w:rsidR="009B52C1" w:rsidRDefault="009B52C1" w:rsidP="009B52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Thaxted, Essex, </w:t>
      </w:r>
    </w:p>
    <w:p w14:paraId="2638CEC8" w14:textId="77777777" w:rsidR="009B52C1" w:rsidRDefault="009B52C1" w:rsidP="009B52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Ellen Brokhole(q.v.).</w:t>
      </w:r>
    </w:p>
    <w:p w14:paraId="6A42F811" w14:textId="6C61A3EC" w:rsidR="009B52C1" w:rsidRDefault="009B52C1" w:rsidP="009B52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21-189)</w:t>
      </w:r>
    </w:p>
    <w:p w14:paraId="58999D50" w14:textId="77777777" w:rsidR="00892885" w:rsidRDefault="00892885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14:paraId="1834DEB5" w14:textId="77777777" w:rsidR="00892885" w:rsidRDefault="00892885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the lands of the late William Wyneslowe(q.v.).</w:t>
      </w:r>
    </w:p>
    <w:p w14:paraId="3F5074A9" w14:textId="77777777" w:rsidR="00892885" w:rsidRDefault="00892885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21-238)</w:t>
      </w:r>
    </w:p>
    <w:p w14:paraId="0C9845FF" w14:textId="77777777" w:rsidR="00BE3F36" w:rsidRPr="00BE3F36" w:rsidRDefault="00BE3F36" w:rsidP="00BE3F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F36">
        <w:rPr>
          <w:rFonts w:ascii="Times New Roman" w:hAnsi="Times New Roman" w:cs="Times New Roman"/>
          <w:sz w:val="24"/>
          <w:szCs w:val="24"/>
        </w:rPr>
        <w:t>29 Jun.1420</w:t>
      </w:r>
      <w:r w:rsidRPr="00BE3F36">
        <w:rPr>
          <w:rFonts w:ascii="Times New Roman" w:hAnsi="Times New Roman" w:cs="Times New Roman"/>
          <w:sz w:val="24"/>
          <w:szCs w:val="24"/>
        </w:rPr>
        <w:tab/>
        <w:t>He was a juror on the inquisition post mortem held in Saffron Walden,</w:t>
      </w:r>
    </w:p>
    <w:p w14:paraId="48C20FDE" w14:textId="77777777" w:rsidR="00BE3F36" w:rsidRPr="00BE3F36" w:rsidRDefault="00BE3F36" w:rsidP="00BE3F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F36">
        <w:rPr>
          <w:rFonts w:ascii="Times New Roman" w:hAnsi="Times New Roman" w:cs="Times New Roman"/>
          <w:sz w:val="24"/>
          <w:szCs w:val="24"/>
        </w:rPr>
        <w:tab/>
      </w:r>
      <w:r w:rsidRPr="00BE3F36">
        <w:rPr>
          <w:rFonts w:ascii="Times New Roman" w:hAnsi="Times New Roman" w:cs="Times New Roman"/>
          <w:sz w:val="24"/>
          <w:szCs w:val="24"/>
        </w:rPr>
        <w:tab/>
        <w:t>Essex, into the lands of the late Thomas Walden(q.v.).</w:t>
      </w:r>
    </w:p>
    <w:p w14:paraId="57E79562" w14:textId="77777777" w:rsidR="00BE3F36" w:rsidRPr="00BE3F36" w:rsidRDefault="00BE3F36" w:rsidP="00BE3F3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E3F36">
        <w:rPr>
          <w:rFonts w:ascii="Times New Roman" w:hAnsi="Times New Roman" w:cs="Times New Roman"/>
          <w:sz w:val="24"/>
          <w:szCs w:val="24"/>
        </w:rPr>
        <w:tab/>
      </w:r>
      <w:r w:rsidRPr="00BE3F36">
        <w:rPr>
          <w:rFonts w:ascii="Times New Roman" w:hAnsi="Times New Roman" w:cs="Times New Roman"/>
          <w:sz w:val="24"/>
          <w:szCs w:val="24"/>
        </w:rPr>
        <w:tab/>
        <w:t>(www.inquisitionspostmortem.ac.uk  ref. eCIPM 21-547)</w:t>
      </w:r>
    </w:p>
    <w:p w14:paraId="6A5AB35B" w14:textId="77777777" w:rsidR="00BE3F36" w:rsidRDefault="00BE3F36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B71FF1" w14:textId="77BE387A" w:rsidR="00DD5B8A" w:rsidRDefault="00DD5B8A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108DD" w14:textId="57899F2C" w:rsidR="00BE3F36" w:rsidRDefault="00BE3F36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2017</w:t>
      </w:r>
    </w:p>
    <w:p w14:paraId="55AC48C1" w14:textId="6335DD6F" w:rsidR="009B52C1" w:rsidRPr="00892885" w:rsidRDefault="009B52C1" w:rsidP="00892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November 2021</w:t>
      </w:r>
    </w:p>
    <w:sectPr w:rsidR="009B52C1" w:rsidRPr="008928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DB26C" w14:textId="77777777" w:rsidR="00892885" w:rsidRDefault="00892885" w:rsidP="00564E3C">
      <w:pPr>
        <w:spacing w:after="0" w:line="240" w:lineRule="auto"/>
      </w:pPr>
      <w:r>
        <w:separator/>
      </w:r>
    </w:p>
  </w:endnote>
  <w:endnote w:type="continuationSeparator" w:id="0">
    <w:p w14:paraId="22255571" w14:textId="77777777" w:rsidR="00892885" w:rsidRDefault="008928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7B414" w14:textId="77777777"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C639" w14:textId="77777777"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B52C1">
      <w:rPr>
        <w:rFonts w:ascii="Times New Roman" w:hAnsi="Times New Roman" w:cs="Times New Roman"/>
        <w:noProof/>
        <w:sz w:val="24"/>
        <w:szCs w:val="24"/>
      </w:rPr>
      <w:t>15 November 2021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14:paraId="69F749DA" w14:textId="77777777"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37031" w14:textId="77777777"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D57D" w14:textId="77777777" w:rsidR="00892885" w:rsidRDefault="00892885" w:rsidP="00564E3C">
      <w:pPr>
        <w:spacing w:after="0" w:line="240" w:lineRule="auto"/>
      </w:pPr>
      <w:r>
        <w:separator/>
      </w:r>
    </w:p>
  </w:footnote>
  <w:footnote w:type="continuationSeparator" w:id="0">
    <w:p w14:paraId="43C26986" w14:textId="77777777" w:rsidR="00892885" w:rsidRDefault="008928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84142" w14:textId="77777777"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3918" w14:textId="77777777"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1BD7A" w14:textId="77777777"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85"/>
    <w:rsid w:val="00372DC6"/>
    <w:rsid w:val="00564E3C"/>
    <w:rsid w:val="0064591D"/>
    <w:rsid w:val="00892885"/>
    <w:rsid w:val="009B52C1"/>
    <w:rsid w:val="00BE3F3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28DCB"/>
  <w15:chartTrackingRefBased/>
  <w15:docId w15:val="{1139B543-2D78-4B56-B9B3-5D6C73118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2016-02-10T22:21:00Z</dcterms:created>
  <dcterms:modified xsi:type="dcterms:W3CDTF">2021-11-15T09:31:00Z</dcterms:modified>
</cp:coreProperties>
</file>